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w:t>
      </w:r>
      <w:r>
        <w:rPr>
          <w:rFonts w:hint="eastAsia" w:ascii="Arial" w:hAnsi="Arial" w:eastAsia="宋体" w:cs="Arial"/>
          <w:b/>
          <w:bCs/>
          <w:sz w:val="24"/>
          <w:szCs w:val="24"/>
          <w:lang w:val="en-US" w:eastAsia="zh-CN"/>
        </w:rPr>
        <w:t>9-e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R3-205177</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w:t>
      </w:r>
      <w:r>
        <w:rPr>
          <w:rFonts w:hint="eastAsia" w:ascii="Arial" w:hAnsi="Arial" w:eastAsia="宋体" w:cs="Arial"/>
          <w:b/>
          <w:bCs/>
          <w:color w:val="000000"/>
          <w:sz w:val="24"/>
          <w:szCs w:val="24"/>
          <w:lang w:val="en-US" w:eastAsia="zh-CN"/>
        </w:rPr>
        <w:t>7</w:t>
      </w:r>
      <w:r>
        <w:rPr>
          <w:rFonts w:ascii="Arial" w:hAnsi="Arial" w:eastAsia="Batang" w:cs="Arial"/>
          <w:b/>
          <w:bCs/>
          <w:color w:val="000000"/>
          <w:sz w:val="24"/>
          <w:szCs w:val="24"/>
        </w:rPr>
        <w:t>-</w:t>
      </w:r>
      <w:r>
        <w:rPr>
          <w:rFonts w:hint="eastAsia" w:ascii="Arial" w:hAnsi="Arial" w:eastAsia="宋体"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Aug</w:t>
      </w:r>
      <w:r>
        <w:rPr>
          <w:rFonts w:ascii="Arial" w:hAnsi="Arial" w:eastAsia="Batang" w:cs="Arial"/>
          <w:b/>
          <w:bCs/>
          <w:color w:val="000000"/>
          <w:sz w:val="24"/>
          <w:szCs w:val="24"/>
        </w:rPr>
        <w:t xml:space="preserve"> 2020</w:t>
      </w:r>
    </w:p>
    <w:p>
      <w:pPr>
        <w:overflowPunct w:val="0"/>
        <w:autoSpaceDE w:val="0"/>
        <w:spacing w:after="0" w:line="240" w:lineRule="auto"/>
        <w:jc w:val="both"/>
        <w:textAlignment w:val="baseline"/>
        <w:rPr>
          <w:rFonts w:hint="default"/>
          <w:b/>
          <w:sz w:val="24"/>
          <w:lang w:val="en-US"/>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CR0457</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08-20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procedure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default" w:eastAsia="宋体"/>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 xml:space="preserve">UE context transfer </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61373BD"/>
    <w:rsid w:val="061F006D"/>
    <w:rsid w:val="0A034BF2"/>
    <w:rsid w:val="0A5E6E3D"/>
    <w:rsid w:val="0B531867"/>
    <w:rsid w:val="0FDF1A99"/>
    <w:rsid w:val="11AC07EA"/>
    <w:rsid w:val="13110221"/>
    <w:rsid w:val="135E6B5C"/>
    <w:rsid w:val="15AC7424"/>
    <w:rsid w:val="177A52D6"/>
    <w:rsid w:val="1B594F70"/>
    <w:rsid w:val="1F6342D8"/>
    <w:rsid w:val="1FD37313"/>
    <w:rsid w:val="21E97CB8"/>
    <w:rsid w:val="228414D9"/>
    <w:rsid w:val="299173BC"/>
    <w:rsid w:val="2B845A56"/>
    <w:rsid w:val="2C573165"/>
    <w:rsid w:val="2D427462"/>
    <w:rsid w:val="2DE7692E"/>
    <w:rsid w:val="30FF2D81"/>
    <w:rsid w:val="327356F8"/>
    <w:rsid w:val="32873015"/>
    <w:rsid w:val="33ED7C6A"/>
    <w:rsid w:val="351D0651"/>
    <w:rsid w:val="362D76C4"/>
    <w:rsid w:val="3AD82A18"/>
    <w:rsid w:val="3E777408"/>
    <w:rsid w:val="3E8818B2"/>
    <w:rsid w:val="40DE2532"/>
    <w:rsid w:val="41CE6F2F"/>
    <w:rsid w:val="420A3365"/>
    <w:rsid w:val="42125DBC"/>
    <w:rsid w:val="42251E34"/>
    <w:rsid w:val="46B32A2C"/>
    <w:rsid w:val="47DB6434"/>
    <w:rsid w:val="480126D1"/>
    <w:rsid w:val="4B247699"/>
    <w:rsid w:val="4B44185E"/>
    <w:rsid w:val="4C1C1E57"/>
    <w:rsid w:val="4C23145E"/>
    <w:rsid w:val="4CA47260"/>
    <w:rsid w:val="4CFD5AA5"/>
    <w:rsid w:val="4EF91C00"/>
    <w:rsid w:val="52B11E43"/>
    <w:rsid w:val="547C7951"/>
    <w:rsid w:val="55CB59CF"/>
    <w:rsid w:val="56AF3E7B"/>
    <w:rsid w:val="57491974"/>
    <w:rsid w:val="5B7F11FC"/>
    <w:rsid w:val="607E026D"/>
    <w:rsid w:val="61724C17"/>
    <w:rsid w:val="626951F5"/>
    <w:rsid w:val="62775FE3"/>
    <w:rsid w:val="629E2B9B"/>
    <w:rsid w:val="637752A4"/>
    <w:rsid w:val="637F60C4"/>
    <w:rsid w:val="643A075F"/>
    <w:rsid w:val="66D83A56"/>
    <w:rsid w:val="68D86F67"/>
    <w:rsid w:val="696F5CA7"/>
    <w:rsid w:val="6A3B6D29"/>
    <w:rsid w:val="6CB21FE0"/>
    <w:rsid w:val="6DCA6C5B"/>
    <w:rsid w:val="6DCB32CF"/>
    <w:rsid w:val="6E17403E"/>
    <w:rsid w:val="6F466A3A"/>
    <w:rsid w:val="6FDA1539"/>
    <w:rsid w:val="71530E0E"/>
    <w:rsid w:val="7201548B"/>
    <w:rsid w:val="721A2C64"/>
    <w:rsid w:val="72521655"/>
    <w:rsid w:val="73BB05CB"/>
    <w:rsid w:val="74F1554D"/>
    <w:rsid w:val="75B504C9"/>
    <w:rsid w:val="77615E28"/>
    <w:rsid w:val="7776385E"/>
    <w:rsid w:val="777C76A1"/>
    <w:rsid w:val="79B53EEF"/>
    <w:rsid w:val="7AAB17CC"/>
    <w:rsid w:val="7AC773DD"/>
    <w:rsid w:val="7AE2724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2020-08-06T18:31:46Z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